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671AA" w14:textId="50A44160" w:rsidR="00535962" w:rsidRPr="00F7167E" w:rsidRDefault="00084874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A182CA3" wp14:editId="19AE594B">
                <wp:simplePos x="0" y="0"/>
                <wp:positionH relativeFrom="column">
                  <wp:posOffset>4307840</wp:posOffset>
                </wp:positionH>
                <wp:positionV relativeFrom="paragraph">
                  <wp:posOffset>-672465</wp:posOffset>
                </wp:positionV>
                <wp:extent cx="2115820" cy="662940"/>
                <wp:effectExtent l="12065" t="13335" r="5715" b="952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5820" cy="6629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CD9148" w14:textId="4A76E20A" w:rsidR="005321B1" w:rsidRPr="005321B1" w:rsidRDefault="005321B1" w:rsidP="005321B1">
                                    <w:r w:rsidRPr="005321B1">
                                      <w:rPr>
                                        <w:rStyle w:val="Style2"/>
                                      </w:rPr>
                                      <w:t>SUPBANCO-CCC-CP-2021-00</w:t>
                                    </w:r>
                                    <w:r w:rsidR="00084874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</w:sdtContent>
                              </w:sdt>
                              <w:p w14:paraId="604B6034" w14:textId="7777777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DA5FE4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82CA3" id="Group 20" o:spid="_x0000_s1026" style="position:absolute;margin-left:339.2pt;margin-top:-52.95pt;width:166.6pt;height:52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CD9148" w14:textId="4A76E20A" w:rsidR="005321B1" w:rsidRPr="005321B1" w:rsidRDefault="005321B1" w:rsidP="005321B1">
                              <w:r w:rsidRPr="005321B1">
                                <w:rPr>
                                  <w:rStyle w:val="Style2"/>
                                </w:rPr>
                                <w:t>SUPBANCO-CCC-CP-2021-00</w:t>
                              </w:r>
                              <w:r w:rsidR="00084874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</w:sdtContent>
                        </w:sdt>
                        <w:p w14:paraId="604B6034" w14:textId="7777777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6DA5FE4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5515E" wp14:editId="5F560987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847850" cy="1078230"/>
                <wp:effectExtent l="0" t="0" r="254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452CFC9" w14:textId="77777777" w:rsidR="00BC61BD" w:rsidRPr="00BC61BD" w:rsidRDefault="003E652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652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5A22DAE" wp14:editId="49BF5C9A">
                                      <wp:extent cx="1419225" cy="69532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21380" cy="6963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5515E" id="Text Box 2" o:spid="_x0000_s1031" type="#_x0000_t202" style="position:absolute;margin-left:-39.2pt;margin-top:-43.65pt;width:145.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452CFC9" w14:textId="77777777" w:rsidR="00BC61BD" w:rsidRPr="00BC61BD" w:rsidRDefault="003E6524">
                          <w:pPr>
                            <w:rPr>
                              <w:lang w:val="en-US"/>
                            </w:rPr>
                          </w:pPr>
                          <w:r w:rsidRPr="003E652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5A22DAE" wp14:editId="49BF5C9A">
                                <wp:extent cx="1419225" cy="69532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1380" cy="696381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BF490E" wp14:editId="595F1F55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C8081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F490E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NhPQlj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26EC8081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46289FB" wp14:editId="6354519A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CB5E9B" wp14:editId="545C3FE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115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84874">
                              <w:fldChar w:fldCharType="begin"/>
                            </w:r>
                            <w:r w:rsidR="00084874">
                              <w:instrText xml:space="preserve"> NUMPAGES   \* MERGEFORMAT </w:instrText>
                            </w:r>
                            <w:r w:rsidR="00084874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8487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5E9B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q68w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" filled="f" stroked="f">
                <v:textbox>
                  <w:txbxContent>
                    <w:p w14:paraId="651115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84874">
                        <w:fldChar w:fldCharType="begin"/>
                      </w:r>
                      <w:r w:rsidR="00084874">
                        <w:instrText xml:space="preserve"> NUMPAGES   \* MERGEFORMAT </w:instrText>
                      </w:r>
                      <w:r w:rsidR="0008487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8487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F93C18" wp14:editId="448B55F9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924AC" w14:textId="77777777" w:rsidR="0026335F" w:rsidRPr="0026335F" w:rsidRDefault="0008487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93C18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CkIfOF9gEAAM4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4F8924AC" w14:textId="77777777" w:rsidR="0026335F" w:rsidRPr="0026335F" w:rsidRDefault="0008487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138D2E" w14:textId="3DEAFCA6" w:rsidR="00535962" w:rsidRPr="00535962" w:rsidRDefault="00084874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83521E" wp14:editId="04C6139C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A109D" w14:textId="77777777" w:rsidR="002E1412" w:rsidRPr="002E1412" w:rsidRDefault="0008487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E6524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3521E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43FA109D" w14:textId="77777777" w:rsidR="002E1412" w:rsidRPr="002E1412" w:rsidRDefault="0008487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E6524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41BF275" w14:textId="77777777" w:rsidR="00535962" w:rsidRDefault="00535962" w:rsidP="00535962"/>
    <w:p w14:paraId="2F3136B1" w14:textId="3AE77C2B" w:rsidR="006506D0" w:rsidRDefault="00084874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F203DE" wp14:editId="0332475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EDFA79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203DE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CEDFA79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0E0BE305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910EB90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929EEB9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8B7E8F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719A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B3C7A3F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A2A71C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95C475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429E9A3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06F4F6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B17401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8BC340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724356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3226472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9745F0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06F567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5A548D1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8B562E0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19F1C11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0049936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B7668B6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89BDB8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E414925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499FE363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15E329B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C49977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F403C5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5E58258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6A4AE57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6C13AF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DFEE26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641564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396A93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E7A11E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21CBD7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639D2F3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029E2B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01EA8E9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E6D457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10DF34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B3DDE07" w14:textId="77777777" w:rsidTr="00044FA8">
        <w:trPr>
          <w:trHeight w:val="4637"/>
        </w:trPr>
        <w:tc>
          <w:tcPr>
            <w:tcW w:w="3269" w:type="dxa"/>
          </w:tcPr>
          <w:p w14:paraId="6F3B5C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535EA61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7117CE4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9522E0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0BD66B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1D19501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F22809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ACBCF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12DAE0F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71F65B1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13128E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9FF0BE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878541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2F7B81D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0300F8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3ECFCD3C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5015CE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056B9AD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A1E09E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D6F8809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AC2B14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1A66A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776EC4D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A36A" w14:textId="37D889F5" w:rsidR="001007E7" w:rsidRDefault="00084874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A670D" wp14:editId="123FE24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150EE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CA67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F150EE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AE00E20" wp14:editId="108AC88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3ABF67" wp14:editId="560EBC27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F405E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925E0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3ABF67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24F405E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0925E0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2041B3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294AA4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C554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969A1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5A2C0D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B339D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69017DD3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C7F86" w14:textId="73CA7374" w:rsidR="00051C0A" w:rsidRDefault="00084874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07E434" wp14:editId="619D8A2B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06B78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321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84874">
                            <w:fldChar w:fldCharType="begin"/>
                          </w:r>
                          <w:r w:rsidR="00084874">
                            <w:instrText xml:space="preserve"> NUMPAGES   \* MERGEFORMAT </w:instrText>
                          </w:r>
                          <w:r w:rsidR="00084874">
                            <w:fldChar w:fldCharType="separate"/>
                          </w:r>
                          <w:r w:rsidR="005321B1" w:rsidRPr="005321B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8487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7E43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D506B78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321B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84874">
                      <w:fldChar w:fldCharType="begin"/>
                    </w:r>
                    <w:r w:rsidR="00084874">
                      <w:instrText xml:space="preserve"> NUMPAGES   \* MERGEFORMAT </w:instrText>
                    </w:r>
                    <w:r w:rsidR="00084874">
                      <w:fldChar w:fldCharType="separate"/>
                    </w:r>
                    <w:r w:rsidR="005321B1" w:rsidRPr="005321B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8487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8487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25AD0405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2</cp:revision>
  <cp:lastPrinted>2011-03-04T18:55:00Z</cp:lastPrinted>
  <dcterms:created xsi:type="dcterms:W3CDTF">2021-05-28T21:04:00Z</dcterms:created>
  <dcterms:modified xsi:type="dcterms:W3CDTF">2021-05-28T21:04:00Z</dcterms:modified>
</cp:coreProperties>
</file>